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Директор_________Н.Л.Месхи.</w:t>
      </w:r>
    </w:p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 Совет дома_____</w:t>
      </w:r>
    </w:p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 марта 2014г</w:t>
      </w:r>
    </w:p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5540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5540" w:rsidRPr="009C424C" w:rsidRDefault="00915540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424C">
        <w:rPr>
          <w:rFonts w:ascii="Times New Roman" w:hAnsi="Times New Roman"/>
          <w:b/>
          <w:sz w:val="28"/>
          <w:szCs w:val="28"/>
        </w:rPr>
        <w:t>ПЛАН</w:t>
      </w:r>
    </w:p>
    <w:p w:rsidR="00915540" w:rsidRDefault="00915540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(услуг) необходимых для выполнения на МКЖД ул. Красная 57/А на 2014г-2015г</w:t>
      </w:r>
    </w:p>
    <w:p w:rsidR="00915540" w:rsidRDefault="00915540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1"/>
        <w:gridCol w:w="1550"/>
        <w:gridCol w:w="2112"/>
        <w:gridCol w:w="2112"/>
        <w:gridCol w:w="2113"/>
        <w:gridCol w:w="2113"/>
      </w:tblGrid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Наименование работ (услуг) и их адресность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Ед. измер.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общая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Укрепление водостока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110,35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463,47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189000,00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5 лет 1 раз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Проверка и ремонт по необходимости всех вентиляционных каналов 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130-00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13260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задвижки в 1 подъезде  на  ЦО</w:t>
            </w: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крана спускника</w:t>
            </w: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вентиля д25 мм в сборе.</w:t>
            </w:r>
          </w:p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1445,00</w:t>
            </w: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125,00</w:t>
            </w:r>
          </w:p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170,00</w:t>
            </w:r>
          </w:p>
        </w:tc>
        <w:tc>
          <w:tcPr>
            <w:tcW w:w="2113" w:type="dxa"/>
          </w:tcPr>
          <w:p w:rsidR="00915540" w:rsidRDefault="00915540" w:rsidP="002D7C32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1445,00</w:t>
            </w:r>
          </w:p>
          <w:p w:rsidR="00915540" w:rsidRDefault="00915540" w:rsidP="002D7C32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915540" w:rsidRDefault="00915540" w:rsidP="002D7C32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750,00</w:t>
            </w:r>
          </w:p>
          <w:p w:rsidR="00915540" w:rsidRPr="008827D9" w:rsidRDefault="00915540" w:rsidP="002D7C32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2380,00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энергетического паспорта Фз-261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6952,4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27808,00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обязательное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Устранения замечаний по Постановлению прокурора и жил. Инспекции края   о проведении работ  по энергосбережению и повышению энергетической эффективности согласно постановления (губернатора)Краснодарского края №1023/1 от 26.09.2011..а именно  не проведена замена ламп накаливания в местах общего пользования и наружного освещения на энергоэффективные лампы.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34650,00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обязательное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Гидравлическое испытание и  промывка </w:t>
            </w:r>
          </w:p>
          <w:p w:rsidR="00915540" w:rsidRPr="004E71B9" w:rsidRDefault="00915540" w:rsidP="004E71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системы отопления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2550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11,99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38700,00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Установить поручни на всех подъездах дома на 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подъездных площадках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где есть ступеньки две и более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5600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39200,00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заявлению собственников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Ревизия и частичная замена вентилей на ЦО,ГВС, ХВС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Изоляция трубопроводов ЦО и стояков д-15мм- д63мм </w:t>
            </w:r>
          </w:p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энергофлексом)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58,57</w:t>
            </w:r>
          </w:p>
        </w:tc>
        <w:tc>
          <w:tcPr>
            <w:tcW w:w="2113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4099,90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Поверка приборов т/узла ЦО и ГВС</w:t>
            </w: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4682,00</w:t>
            </w:r>
          </w:p>
        </w:tc>
        <w:tc>
          <w:tcPr>
            <w:tcW w:w="2113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18728,00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Установить автоматический датчик включения и выключения наружного освещения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Изоляция горячего водоснабжения( энергофлексом) по постановлению прокурора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4387,00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обязательное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ж/б 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по подъездам и площадкам перед подъездами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372,22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700,00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Окраска газовой трубы по дома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7672,66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обязательное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Подвал подготовка т/узла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1445.00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Уголок д 40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Арматура д20</w:t>
            </w: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Электрощитовые:</w:t>
            </w: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16 А</w:t>
            </w: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900.00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25А</w:t>
            </w: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1088,00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ВРУ необходима смена колодок и предохранителей ПН-2 на энергоэффективные  ППНП </w:t>
            </w: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126,00</w:t>
            </w:r>
          </w:p>
        </w:tc>
        <w:tc>
          <w:tcPr>
            <w:tcW w:w="2113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882,00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111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деревянных оконных блоков на энергоэффективные МПО</w:t>
            </w:r>
          </w:p>
        </w:tc>
        <w:tc>
          <w:tcPr>
            <w:tcW w:w="1550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112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5800,00</w:t>
            </w:r>
          </w:p>
        </w:tc>
        <w:tc>
          <w:tcPr>
            <w:tcW w:w="2113" w:type="dxa"/>
          </w:tcPr>
          <w:p w:rsidR="00915540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203000,00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ФЗ-261</w:t>
            </w: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содержание аварийной службы. дворника-уборшицы, МОП, управление МКЖД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39800,54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540" w:rsidRPr="008827D9" w:rsidTr="008827D9">
        <w:tc>
          <w:tcPr>
            <w:tcW w:w="675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0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8,00 р/м2</w:t>
            </w: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661904,57</w:t>
            </w:r>
          </w:p>
        </w:tc>
        <w:tc>
          <w:tcPr>
            <w:tcW w:w="2113" w:type="dxa"/>
          </w:tcPr>
          <w:p w:rsidR="00915540" w:rsidRPr="008827D9" w:rsidRDefault="00915540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выполнении работ всех 1м2 8,48руб.</w:t>
            </w:r>
          </w:p>
        </w:tc>
      </w:tr>
    </w:tbl>
    <w:p w:rsidR="00915540" w:rsidRDefault="00915540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5540" w:rsidRPr="009C424C" w:rsidRDefault="00915540" w:rsidP="009C424C">
      <w:pPr>
        <w:jc w:val="center"/>
        <w:rPr>
          <w:rFonts w:ascii="Times New Roman" w:hAnsi="Times New Roman"/>
          <w:sz w:val="28"/>
          <w:szCs w:val="28"/>
        </w:rPr>
      </w:pPr>
    </w:p>
    <w:sectPr w:rsidR="00915540" w:rsidRPr="009C424C" w:rsidSect="009C4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540" w:rsidRDefault="00915540">
      <w:r>
        <w:separator/>
      </w:r>
    </w:p>
  </w:endnote>
  <w:endnote w:type="continuationSeparator" w:id="0">
    <w:p w:rsidR="00915540" w:rsidRDefault="0091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40" w:rsidRDefault="00915540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5540" w:rsidRDefault="00915540" w:rsidP="00BD3C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40" w:rsidRDefault="00915540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15540" w:rsidRDefault="00915540" w:rsidP="00BD3C0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40" w:rsidRDefault="009155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540" w:rsidRDefault="00915540">
      <w:r>
        <w:separator/>
      </w:r>
    </w:p>
  </w:footnote>
  <w:footnote w:type="continuationSeparator" w:id="0">
    <w:p w:rsidR="00915540" w:rsidRDefault="00915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40" w:rsidRDefault="009155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40" w:rsidRDefault="009155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40" w:rsidRDefault="009155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24C"/>
    <w:rsid w:val="00011C1C"/>
    <w:rsid w:val="0001484E"/>
    <w:rsid w:val="0005320E"/>
    <w:rsid w:val="00095B20"/>
    <w:rsid w:val="000D28F9"/>
    <w:rsid w:val="000D6297"/>
    <w:rsid w:val="000E5A5E"/>
    <w:rsid w:val="0010550A"/>
    <w:rsid w:val="001262F0"/>
    <w:rsid w:val="00153EA9"/>
    <w:rsid w:val="00154AF8"/>
    <w:rsid w:val="001A4A9B"/>
    <w:rsid w:val="001B54A3"/>
    <w:rsid w:val="002C4DDC"/>
    <w:rsid w:val="002D7075"/>
    <w:rsid w:val="002D7C32"/>
    <w:rsid w:val="002E0FE7"/>
    <w:rsid w:val="00305941"/>
    <w:rsid w:val="003B3529"/>
    <w:rsid w:val="003E2D86"/>
    <w:rsid w:val="004057BB"/>
    <w:rsid w:val="004A1059"/>
    <w:rsid w:val="004D6491"/>
    <w:rsid w:val="004E71B9"/>
    <w:rsid w:val="0051667E"/>
    <w:rsid w:val="005A364F"/>
    <w:rsid w:val="005E28CE"/>
    <w:rsid w:val="00620B1C"/>
    <w:rsid w:val="006F261D"/>
    <w:rsid w:val="0072626B"/>
    <w:rsid w:val="007D25D8"/>
    <w:rsid w:val="007F693C"/>
    <w:rsid w:val="00870FE1"/>
    <w:rsid w:val="008827D9"/>
    <w:rsid w:val="008952FB"/>
    <w:rsid w:val="008D2F9B"/>
    <w:rsid w:val="008D72B9"/>
    <w:rsid w:val="00915540"/>
    <w:rsid w:val="009A33A4"/>
    <w:rsid w:val="009C424C"/>
    <w:rsid w:val="009E6815"/>
    <w:rsid w:val="009F7051"/>
    <w:rsid w:val="00A16BC4"/>
    <w:rsid w:val="00A53674"/>
    <w:rsid w:val="00A8537A"/>
    <w:rsid w:val="00AB50F0"/>
    <w:rsid w:val="00AE6F37"/>
    <w:rsid w:val="00B43C6A"/>
    <w:rsid w:val="00B611DF"/>
    <w:rsid w:val="00B6430E"/>
    <w:rsid w:val="00B64CF8"/>
    <w:rsid w:val="00BD3C0F"/>
    <w:rsid w:val="00C13A50"/>
    <w:rsid w:val="00D07880"/>
    <w:rsid w:val="00D25C3E"/>
    <w:rsid w:val="00D47572"/>
    <w:rsid w:val="00D80E82"/>
    <w:rsid w:val="00D95CB4"/>
    <w:rsid w:val="00DF3140"/>
    <w:rsid w:val="00E52362"/>
    <w:rsid w:val="00EB7B95"/>
    <w:rsid w:val="00F26416"/>
    <w:rsid w:val="00F776FD"/>
    <w:rsid w:val="00F867C6"/>
    <w:rsid w:val="00F917CE"/>
    <w:rsid w:val="00FC3D1C"/>
    <w:rsid w:val="00FC7497"/>
    <w:rsid w:val="00FD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59"/>
    <w:pPr>
      <w:spacing w:after="200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42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D3C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62F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D3C0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F693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2D8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387</Words>
  <Characters>2210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Neo</cp:lastModifiedBy>
  <cp:revision>2</cp:revision>
  <cp:lastPrinted>2014-03-11T11:25:00Z</cp:lastPrinted>
  <dcterms:created xsi:type="dcterms:W3CDTF">2014-03-18T07:17:00Z</dcterms:created>
  <dcterms:modified xsi:type="dcterms:W3CDTF">2014-03-18T07:17:00Z</dcterms:modified>
</cp:coreProperties>
</file>